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B94ABA"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B94ABA"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0A9" w14:textId="77777777" w:rsidR="00EF13FD" w:rsidRDefault="00EF13FD">
      <w:pPr>
        <w:spacing w:after="0" w:line="240" w:lineRule="auto"/>
      </w:pPr>
      <w:r>
        <w:separator/>
      </w:r>
    </w:p>
  </w:endnote>
  <w:endnote w:type="continuationSeparator" w:id="0">
    <w:p w14:paraId="578B1615" w14:textId="77777777" w:rsidR="00EF13FD" w:rsidRDefault="00EF13FD">
      <w:pPr>
        <w:spacing w:after="0" w:line="240" w:lineRule="auto"/>
      </w:pPr>
      <w:r>
        <w:continuationSeparator/>
      </w:r>
    </w:p>
  </w:endnote>
  <w:endnote w:type="continuationNotice" w:id="1">
    <w:p w14:paraId="289BEF57" w14:textId="77777777" w:rsidR="00EF13FD" w:rsidRDefault="00EF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40D3" w14:textId="77777777" w:rsidR="00EF13FD" w:rsidRDefault="00EF13FD">
      <w:pPr>
        <w:spacing w:after="0" w:line="240" w:lineRule="auto"/>
      </w:pPr>
      <w:r>
        <w:separator/>
      </w:r>
    </w:p>
  </w:footnote>
  <w:footnote w:type="continuationSeparator" w:id="0">
    <w:p w14:paraId="0C042C3A" w14:textId="77777777" w:rsidR="00EF13FD" w:rsidRDefault="00EF13FD">
      <w:pPr>
        <w:spacing w:after="0" w:line="240" w:lineRule="auto"/>
      </w:pPr>
      <w:r>
        <w:continuationSeparator/>
      </w:r>
    </w:p>
  </w:footnote>
  <w:footnote w:type="continuationNotice" w:id="1">
    <w:p w14:paraId="778460E4" w14:textId="77777777" w:rsidR="00EF13FD" w:rsidRDefault="00EF1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4ABA"/>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16</Pages>
  <Words>37978</Words>
  <Characters>21648</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2025-09-29T08:39:00Z</dcterms:created>
  <dcterms:modified xsi:type="dcterms:W3CDTF">2025-09-29T08:39:00Z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